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F2803" w14:textId="77777777" w:rsidR="008C6CBD" w:rsidRDefault="008C6CBD" w:rsidP="008C6C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KYRKEBY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32EEFAE" w14:textId="77777777" w:rsidR="008C6CBD" w:rsidRDefault="008C6CBD" w:rsidP="008C6C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Leicester. Husbandman and fishmonger.</w:t>
      </w:r>
    </w:p>
    <w:p w14:paraId="0AADB1F8" w14:textId="77777777" w:rsidR="008C6CBD" w:rsidRDefault="008C6CBD" w:rsidP="008C6C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911CB5" w14:textId="77777777" w:rsidR="008C6CBD" w:rsidRDefault="008C6CBD" w:rsidP="008C6C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072CA4" w14:textId="77777777" w:rsidR="008C6CBD" w:rsidRDefault="008C6CBD" w:rsidP="008C6C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 xml:space="preserve">Walter Ireland, </w:t>
      </w:r>
      <w:proofErr w:type="spellStart"/>
      <w:r>
        <w:rPr>
          <w:rFonts w:ascii="Times New Roman" w:hAnsi="Times New Roman" w:cs="Times New Roman"/>
          <w:sz w:val="24"/>
          <w:szCs w:val="24"/>
        </w:rPr>
        <w:t>Kings’s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, brought a plain of debt against him.</w:t>
      </w:r>
    </w:p>
    <w:p w14:paraId="44483DBC" w14:textId="77777777" w:rsidR="008C6CBD" w:rsidRDefault="008C6CBD" w:rsidP="008C6C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http://aalt.law.uh.edu/Indices/CP40Indices/CP40no888Pl.htm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2752AF1" w14:textId="77777777" w:rsidR="008C6CBD" w:rsidRDefault="008C6CBD" w:rsidP="008C6C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FD2AA2" w14:textId="77777777" w:rsidR="008C6CBD" w:rsidRDefault="008C6CBD" w:rsidP="008C6C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593C7B" w14:textId="77777777" w:rsidR="008C6CBD" w:rsidRDefault="008C6CBD" w:rsidP="008C6C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2022</w:t>
      </w:r>
    </w:p>
    <w:p w14:paraId="5F9B7E0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A30E7" w14:textId="77777777" w:rsidR="008C6CBD" w:rsidRDefault="008C6CBD" w:rsidP="009139A6">
      <w:r>
        <w:separator/>
      </w:r>
    </w:p>
  </w:endnote>
  <w:endnote w:type="continuationSeparator" w:id="0">
    <w:p w14:paraId="25A71283" w14:textId="77777777" w:rsidR="008C6CBD" w:rsidRDefault="008C6C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A7E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7EA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4BC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EC601" w14:textId="77777777" w:rsidR="008C6CBD" w:rsidRDefault="008C6CBD" w:rsidP="009139A6">
      <w:r>
        <w:separator/>
      </w:r>
    </w:p>
  </w:footnote>
  <w:footnote w:type="continuationSeparator" w:id="0">
    <w:p w14:paraId="287DB66D" w14:textId="77777777" w:rsidR="008C6CBD" w:rsidRDefault="008C6C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12D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830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0D6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CBD"/>
    <w:rsid w:val="000666E0"/>
    <w:rsid w:val="002510B7"/>
    <w:rsid w:val="005C130B"/>
    <w:rsid w:val="00826F5C"/>
    <w:rsid w:val="008C6CBD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7B611"/>
  <w15:chartTrackingRefBased/>
  <w15:docId w15:val="{7FE64EB8-2A45-4E5D-8138-E9DBFE010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C6C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2022-06-03T14:27:00Z</dcterms:created>
  <dcterms:modified xsi:type="dcterms:W3CDTF">2022-06-03T14:27:00Z</dcterms:modified>
</cp:coreProperties>
</file>